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572" w:rsidRDefault="00CD3572" w:rsidP="00CD35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DALY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D3572" w:rsidRDefault="00CD3572" w:rsidP="00CD3572">
      <w:pPr>
        <w:rPr>
          <w:rFonts w:ascii="Times New Roman" w:hAnsi="Times New Roman" w:cs="Times New Roman"/>
        </w:rPr>
      </w:pPr>
    </w:p>
    <w:p w:rsidR="00CD3572" w:rsidRDefault="00CD3572" w:rsidP="00CD3572">
      <w:pPr>
        <w:rPr>
          <w:rFonts w:ascii="Times New Roman" w:hAnsi="Times New Roman" w:cs="Times New Roman"/>
        </w:rPr>
      </w:pPr>
    </w:p>
    <w:p w:rsidR="00CD3572" w:rsidRDefault="00CD3572" w:rsidP="00CD35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Thomas Benet of Topsham, Devon(q.v.),</w:t>
      </w:r>
    </w:p>
    <w:p w:rsidR="00CD3572" w:rsidRDefault="00CD3572" w:rsidP="00CD35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William </w:t>
      </w:r>
      <w:proofErr w:type="spellStart"/>
      <w:r>
        <w:rPr>
          <w:rFonts w:ascii="Times New Roman" w:hAnsi="Times New Roman" w:cs="Times New Roman"/>
        </w:rPr>
        <w:t>Pechar</w:t>
      </w:r>
      <w:proofErr w:type="spellEnd"/>
      <w:r>
        <w:rPr>
          <w:rFonts w:ascii="Times New Roman" w:hAnsi="Times New Roman" w:cs="Times New Roman"/>
        </w:rPr>
        <w:t xml:space="preserve"> of Taunton, Somerset(q.v.).</w:t>
      </w:r>
    </w:p>
    <w:p w:rsidR="00CD3572" w:rsidRDefault="00CD3572" w:rsidP="00CD35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D3572" w:rsidRDefault="00CD3572" w:rsidP="00CD3572">
      <w:pPr>
        <w:rPr>
          <w:rFonts w:ascii="Times New Roman" w:hAnsi="Times New Roman" w:cs="Times New Roman"/>
        </w:rPr>
      </w:pPr>
    </w:p>
    <w:p w:rsidR="00CD3572" w:rsidRDefault="00CD3572" w:rsidP="00CD3572">
      <w:pPr>
        <w:rPr>
          <w:rFonts w:ascii="Times New Roman" w:hAnsi="Times New Roman" w:cs="Times New Roman"/>
        </w:rPr>
      </w:pPr>
    </w:p>
    <w:p w:rsidR="00CD3572" w:rsidRDefault="00CD3572" w:rsidP="00CD35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September 2017</w:t>
      </w:r>
    </w:p>
    <w:p w:rsidR="006B2F86" w:rsidRPr="00E71FC3" w:rsidRDefault="00CD357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3572" w:rsidRDefault="00CD3572" w:rsidP="00E71FC3">
      <w:r>
        <w:separator/>
      </w:r>
    </w:p>
  </w:endnote>
  <w:endnote w:type="continuationSeparator" w:id="0">
    <w:p w:rsidR="00CD3572" w:rsidRDefault="00CD357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3572" w:rsidRDefault="00CD3572" w:rsidP="00E71FC3">
      <w:r>
        <w:separator/>
      </w:r>
    </w:p>
  </w:footnote>
  <w:footnote w:type="continuationSeparator" w:id="0">
    <w:p w:rsidR="00CD3572" w:rsidRDefault="00CD357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572"/>
    <w:rsid w:val="001A7C09"/>
    <w:rsid w:val="00577BD5"/>
    <w:rsid w:val="00656CBA"/>
    <w:rsid w:val="006A1F77"/>
    <w:rsid w:val="00733BE7"/>
    <w:rsid w:val="00AB52E8"/>
    <w:rsid w:val="00B16D3F"/>
    <w:rsid w:val="00BB41AC"/>
    <w:rsid w:val="00CD357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B1A82A-22E4-4660-98D7-403E5C963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357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D35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2017-09-06T19:50:00Z</dcterms:created>
  <dcterms:modified xsi:type="dcterms:W3CDTF">2017-09-06T19:51:00Z</dcterms:modified>
</cp:coreProperties>
</file>